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65.1-B-0004/26-A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der Speicherscheune aus Klüden als Technikscheuene - Los 4 Elektroinstallation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Los 4 Elektroinstallation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